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Hounslow</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Hounslow</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Hounslow</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Hounslow</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Hounslow</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Hounslow are estimated to have a score of 1-2 on the PGSI (low-risk gambling), whilst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52.8% </w:t>
      </w:r>
      <w:r w:rsidRPr="004747BF">
        <w:rPr>
          <w:rFonts w:ascii="Libre Franklin Light" w:eastAsia="Times New Roman" w:hAnsi="Libre Franklin Light" w:cs="Calibri Light"/>
        </w:rPr>
        <w:t xml:space="preserve">of those respondents classified as PGSI 8+ in Hounslow</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Hounslow is estimated to be </w:t>
      </w:r>
      <w:r w:rsidRPr="00773DF7">
        <w:rPr>
          <w:rFonts w:ascii="Libre Franklin Light" w:eastAsia="Times New Roman" w:hAnsi="Libre Franklin Light" w:cs="Calibri Light"/>
          <w:b/>
          <w:bCs/>
          <w:color w:val="C45911" w:themeColor="accent2" w:themeShade="BF"/>
        </w:rPr>
        <w:t xml:space="preserve">£11,016,282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Hounslow</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19.4%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Hounslow</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Hounslow</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Hounslow</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ounslow.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Hounslow</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ounslow.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Hounslow</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29.9%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Hounslow</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ounslow.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Hounslow</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13.7%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Hounslow</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Hounslow</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62.3%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Hounslow</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Hounslow</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Hounslow</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£11,016,282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Hounslow</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£179,437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£3,710,861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£265,833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£74,766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£137,070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£6,648,315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£11,016,282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Hounslow</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Hounslow</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23.7%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Hounslow</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Hounslow</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55.9%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Hounslow</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Hounslow</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Hounslow</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23.7%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Hounslow</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25.7%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Hounslow</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55.9%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Hounslow</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Hounslow</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Hounslow</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1AF6F32-8C2C-4ECE-A4D0-0E9252DD470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